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736A6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1FEE1282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</w:t>
      </w:r>
      <w:r w:rsidR="00C94179">
        <w:rPr>
          <w:rFonts w:ascii="Corbel" w:hAnsi="Corbel"/>
          <w:i/>
          <w:sz w:val="24"/>
          <w:szCs w:val="24"/>
        </w:rPr>
        <w:t xml:space="preserve">        </w:t>
      </w:r>
      <w:r>
        <w:rPr>
          <w:rFonts w:ascii="Corbel" w:hAnsi="Corbel"/>
          <w:i/>
          <w:sz w:val="24"/>
          <w:szCs w:val="24"/>
        </w:rPr>
        <w:t xml:space="preserve">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905528">
        <w:rPr>
          <w:rFonts w:ascii="Corbel" w:hAnsi="Corbel"/>
          <w:sz w:val="20"/>
          <w:szCs w:val="20"/>
        </w:rPr>
        <w:t>202</w:t>
      </w:r>
      <w:r w:rsidR="00F736A6">
        <w:rPr>
          <w:rFonts w:ascii="Corbel" w:hAnsi="Corbel"/>
          <w:sz w:val="20"/>
          <w:szCs w:val="20"/>
        </w:rPr>
        <w:t>4</w:t>
      </w:r>
      <w:r w:rsidR="00905528">
        <w:rPr>
          <w:rFonts w:ascii="Corbel" w:hAnsi="Corbel"/>
          <w:sz w:val="20"/>
          <w:szCs w:val="20"/>
        </w:rPr>
        <w:t>/202</w:t>
      </w:r>
      <w:r w:rsidR="00F736A6">
        <w:rPr>
          <w:rFonts w:ascii="Corbel" w:hAnsi="Corbel"/>
          <w:sz w:val="20"/>
          <w:szCs w:val="20"/>
        </w:rPr>
        <w:t>5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40271601" w14:paraId="39B55071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3096B" w14:paraId="3E6FAB9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xmlns:wp14="http://schemas.microsoft.com/office/word/2010/wordml" w:rsidRPr="009C54AE" w:rsidR="0068279C" w:rsidTr="40271601" w14:paraId="4CA2915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68279C" w:rsidTr="40271601" w14:paraId="5C0172EC" wp14:textId="77777777">
        <w:tc>
          <w:tcPr>
            <w:tcW w:w="2694" w:type="dxa"/>
            <w:tcMar/>
            <w:vAlign w:val="center"/>
          </w:tcPr>
          <w:p w:rsidRPr="009C54AE" w:rsidR="0068279C" w:rsidP="00EA4832" w:rsidRDefault="0068279C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366BC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68279C" w:rsidTr="40271601" w14:paraId="73603CF6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D23E95" w:rsidRDefault="00B366BC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68279C" w:rsidTr="40271601" w14:paraId="63AED1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68279C" w:rsidTr="40271601" w14:paraId="0F03FB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xmlns:wp14="http://schemas.microsoft.com/office/word/2010/wordml" w:rsidRPr="009C54AE" w:rsidR="0068279C" w:rsidTr="40271601" w14:paraId="3B32AF2E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68279C" w:rsidTr="40271601" w14:paraId="5B469018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68279C" w:rsidTr="40271601" w14:paraId="6911D5D9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55327" w14:paraId="33E227C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333DB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333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1333D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1333DB">
              <w:rPr>
                <w:rFonts w:ascii="Corbel" w:hAnsi="Corbel"/>
                <w:b w:val="0"/>
                <w:sz w:val="24"/>
                <w:szCs w:val="24"/>
              </w:rPr>
              <w:t xml:space="preserve">. 6 </w:t>
            </w:r>
          </w:p>
        </w:tc>
      </w:tr>
      <w:tr xmlns:wp14="http://schemas.microsoft.com/office/word/2010/wordml" w:rsidRPr="009C54AE" w:rsidR="0068279C" w:rsidTr="40271601" w14:paraId="3100E351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2F1495" w14:paraId="67702E9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xmlns:wp14="http://schemas.microsoft.com/office/word/2010/wordml" w:rsidRPr="009C54AE" w:rsidR="0068279C" w:rsidTr="40271601" w14:paraId="2786482B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68279C" w:rsidTr="40271601" w14:paraId="10C7E598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40271601" w:rsidRDefault="00720CBE" w14:paraId="1F8D8D4A" wp14:textId="5D0C148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0271601" w:rsidR="2D0E63AF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40271601" w:rsidR="00720CB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40271601" w:rsidR="00DC18BF">
              <w:rPr>
                <w:rFonts w:ascii="Corbel" w:hAnsi="Corbel"/>
                <w:b w:val="0"/>
                <w:bCs w:val="0"/>
                <w:sz w:val="24"/>
                <w:szCs w:val="24"/>
              </w:rPr>
              <w:t>Teresa Piątek</w:t>
            </w:r>
          </w:p>
        </w:tc>
      </w:tr>
      <w:tr xmlns:wp14="http://schemas.microsoft.com/office/word/2010/wordml" w:rsidRPr="009C54AE" w:rsidR="0068279C" w:rsidTr="40271601" w14:paraId="471FE44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83F0EAA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F334B" w14:paraId="29B4EA1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F334B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E4DFA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149F6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1333DB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2F334B" w14:paraId="0825D6C0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hAnsi="Wingdings 2" w:eastAsia="Wingdings 2" w:cs="Wingdings 2"/>
          <w:b w:val="0"/>
          <w:szCs w:val="24"/>
        </w:rPr>
        <w:t>T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73EE3F4D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578F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DEEC66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BCC276A" wp14:textId="77777777">
        <w:tc>
          <w:tcPr>
            <w:tcW w:w="9670" w:type="dxa"/>
          </w:tcPr>
          <w:p w:rsidRPr="009C54AE" w:rsidR="0085747A" w:rsidP="002F1495" w:rsidRDefault="00C804E1" w14:paraId="071A74A3" wp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zakresu psychologii rozwojowej,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przedszkolnej i wczesnoszkolnej,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edukacji zdrowotnej 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pierwszej pomocy.</w:t>
            </w:r>
          </w:p>
        </w:tc>
      </w:tr>
    </w:tbl>
    <w:p xmlns:wp14="http://schemas.microsoft.com/office/word/2010/wordml" w:rsidR="00153C41" w:rsidP="009C54AE" w:rsidRDefault="00153C41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5FB0818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432DD" w:rsidTr="00426769" w14:paraId="49E10D47" wp14:textId="77777777">
        <w:tc>
          <w:tcPr>
            <w:tcW w:w="851" w:type="dxa"/>
            <w:vAlign w:val="center"/>
          </w:tcPr>
          <w:p w:rsidRPr="009C54AE" w:rsidR="006432DD" w:rsidP="009C54AE" w:rsidRDefault="006432DD" w14:paraId="6780E77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432DD" w:rsidP="006432DD" w:rsidRDefault="006432DD" w14:paraId="16CBE8EB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Wzbogacenie wiedzy na temat modeli zdrowia oraz uwarunkowań i zagrożeń zdrowia </w:t>
            </w:r>
          </w:p>
        </w:tc>
      </w:tr>
      <w:tr xmlns:wp14="http://schemas.microsoft.com/office/word/2010/wordml" w:rsidRPr="009C54AE" w:rsidR="0085747A" w:rsidTr="00426769" w14:paraId="206B97D4" wp14:textId="77777777">
        <w:tc>
          <w:tcPr>
            <w:tcW w:w="851" w:type="dxa"/>
            <w:vAlign w:val="center"/>
          </w:tcPr>
          <w:p w:rsidRPr="009C54AE" w:rsidR="0085747A" w:rsidP="006432DD" w:rsidRDefault="0085747A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32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85747A" w:rsidP="00426769" w:rsidRDefault="006432DD" w14:paraId="52CD8F6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 z metodami projektowania różnych form aktywności w celu rozwijania kultury zdrowotnej u dzieci i uczniów</w:t>
            </w:r>
          </w:p>
        </w:tc>
      </w:tr>
      <w:tr xmlns:wp14="http://schemas.microsoft.com/office/word/2010/wordml" w:rsidRPr="009C54AE" w:rsidR="0085747A" w:rsidTr="00426769" w14:paraId="17693407" wp14:textId="77777777">
        <w:tc>
          <w:tcPr>
            <w:tcW w:w="851" w:type="dxa"/>
            <w:vAlign w:val="center"/>
          </w:tcPr>
          <w:p w:rsidRPr="009C54AE" w:rsidR="0085747A" w:rsidP="009C54AE" w:rsidRDefault="006432DD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6432DD" w14:paraId="2AF320B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</w:t>
            </w:r>
          </w:p>
        </w:tc>
      </w:tr>
      <w:tr xmlns:wp14="http://schemas.microsoft.com/office/word/2010/wordml" w:rsidRPr="009C54AE" w:rsidR="0085747A" w:rsidTr="00426769" w14:paraId="66F95979" wp14:textId="77777777">
        <w:tc>
          <w:tcPr>
            <w:tcW w:w="851" w:type="dxa"/>
            <w:vAlign w:val="center"/>
          </w:tcPr>
          <w:p w:rsidRPr="009C54AE" w:rsidR="0085747A" w:rsidP="009C54AE" w:rsidRDefault="0085747A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676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Pr="009C54AE" w:rsidR="0085747A" w:rsidP="00426769" w:rsidRDefault="00426769" w14:paraId="12BD43E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 planowania, realizowania i oceny procesu rozwoju kultury zdrowotnej dzieci/uczniów</w:t>
            </w:r>
          </w:p>
        </w:tc>
      </w:tr>
      <w:tr xmlns:wp14="http://schemas.microsoft.com/office/word/2010/wordml" w:rsidRPr="009C54AE" w:rsidR="00426769" w:rsidTr="00426769" w14:paraId="618A395C" wp14:textId="77777777">
        <w:tc>
          <w:tcPr>
            <w:tcW w:w="851" w:type="dxa"/>
            <w:vAlign w:val="center"/>
          </w:tcPr>
          <w:p w:rsidRPr="009C54AE" w:rsidR="00426769" w:rsidP="009C54AE" w:rsidRDefault="00426769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26769" w:rsidP="00426769" w:rsidRDefault="00426769" w14:paraId="29D0C88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</w:p>
        </w:tc>
      </w:tr>
    </w:tbl>
    <w:p xmlns:wp14="http://schemas.microsoft.com/office/word/2010/wordml" w:rsidRPr="009C54AE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B55327" w14:paraId="407C9C2F" wp14:textId="77777777">
        <w:tc>
          <w:tcPr>
            <w:tcW w:w="1701" w:type="dxa"/>
          </w:tcPr>
          <w:p w:rsidRPr="009C54AE" w:rsidR="0085747A" w:rsidP="009041B5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P="009041B5" w:rsidRDefault="00426769" w14:paraId="3A01A3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DC18B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9C54AE" w:rsidR="00426769" w:rsidP="009041B5" w:rsidRDefault="00426769" w14:paraId="44278F4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holistyczny model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zdrowia oraz najważniejsze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uwarunkowania i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zagrożenia zdrowia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 xml:space="preserve"> dzieci w wieku przedszkolnym i uczniów w młodszym wieku szkolnym oraz procedury zapobiegania tym zagrożeniom</w:t>
            </w:r>
          </w:p>
        </w:tc>
        <w:tc>
          <w:tcPr>
            <w:tcW w:w="1873" w:type="dxa"/>
            <w:vAlign w:val="center"/>
          </w:tcPr>
          <w:p w:rsidRPr="009C54AE" w:rsidR="0085747A" w:rsidP="00B55327" w:rsidRDefault="00560EBD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85747A" w:rsidTr="00B55327" w14:paraId="33E8D08C" wp14:textId="77777777">
        <w:tc>
          <w:tcPr>
            <w:tcW w:w="1701" w:type="dxa"/>
          </w:tcPr>
          <w:p w:rsidRPr="009C54AE" w:rsidR="0085747A" w:rsidP="009041B5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9041B5" w:rsidRDefault="002F5C50" w14:paraId="5DD70E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metody projektowania 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form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aktywności dzieci/uczniów mając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na celu rozwijanie ich kultury zdrowotnej</w:t>
            </w:r>
          </w:p>
        </w:tc>
        <w:tc>
          <w:tcPr>
            <w:tcW w:w="1873" w:type="dxa"/>
            <w:vAlign w:val="center"/>
          </w:tcPr>
          <w:p w:rsidR="0085747A" w:rsidP="00B55327" w:rsidRDefault="00464BF4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="00464BF4" w:rsidP="00B55327" w:rsidRDefault="00464BF4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:rsidRPr="009C54AE" w:rsidR="00CA78F1" w:rsidP="00B55327" w:rsidRDefault="00CA78F1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85747A" w:rsidTr="00B55327" w14:paraId="637D14F3" wp14:textId="77777777">
        <w:tc>
          <w:tcPr>
            <w:tcW w:w="1701" w:type="dxa"/>
          </w:tcPr>
          <w:p w:rsidRPr="009C54AE" w:rsidR="0085747A" w:rsidP="009041B5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85747A" w:rsidP="009041B5" w:rsidRDefault="002F5C50" w14:paraId="0475537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różne formy aktywności dzieci/uczniów rozwijające ich postawę prozdrowotną</w:t>
            </w:r>
          </w:p>
        </w:tc>
        <w:tc>
          <w:tcPr>
            <w:tcW w:w="1873" w:type="dxa"/>
            <w:vAlign w:val="center"/>
          </w:tcPr>
          <w:p w:rsidR="0085747A" w:rsidP="00B55327" w:rsidRDefault="00CA78F1" w14:paraId="035DB2F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CA78F1" w:rsidP="00B55327" w:rsidRDefault="00CA78F1" w14:paraId="2BC8A57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xmlns:wp14="http://schemas.microsoft.com/office/word/2010/wordml" w:rsidRPr="009C54AE" w:rsidR="002F5C50" w:rsidTr="00B55327" w14:paraId="54544A07" wp14:textId="77777777">
        <w:tc>
          <w:tcPr>
            <w:tcW w:w="1701" w:type="dxa"/>
          </w:tcPr>
          <w:p w:rsidRPr="009C54AE" w:rsidR="002F5C50" w:rsidP="009041B5" w:rsidRDefault="002F5C50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Pr="009C54AE" w:rsidR="002F5C50" w:rsidP="009041B5" w:rsidRDefault="002F5C50" w14:paraId="5BBF99A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Opracuje cykl scenariuszy zajęć prozdrowotnych dla dzieci w wieku przedszkolnym oraz uczniów klas I-III szkoły podstawowej </w:t>
            </w:r>
          </w:p>
        </w:tc>
        <w:tc>
          <w:tcPr>
            <w:tcW w:w="1873" w:type="dxa"/>
            <w:vAlign w:val="center"/>
          </w:tcPr>
          <w:p w:rsidR="002F5C50" w:rsidP="00B55327" w:rsidRDefault="00CA78F1" w14:paraId="76C0F85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="00CA78F1" w:rsidP="00B55327" w:rsidRDefault="00CA78F1" w14:paraId="0C3DE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9C54AE" w:rsidR="00CA78F1" w:rsidP="00B55327" w:rsidRDefault="00CA78F1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2F5C50" w:rsidTr="00B55327" w14:paraId="2E8BD7D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9041B5" w:rsidRDefault="002F5C50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CC78B3" w:rsidRDefault="00D23E95" w14:paraId="64FB2E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3E95">
              <w:rPr>
                <w:rFonts w:ascii="Corbel" w:hAnsi="Corbel"/>
                <w:b w:val="0"/>
                <w:smallCaps w:val="0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F5C50" w:rsidP="00B55327" w:rsidRDefault="00CA78F1" w14:paraId="686FAF9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CA78F1" w:rsidP="005044C7" w:rsidRDefault="00CA78F1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xmlns:wp14="http://schemas.microsoft.com/office/word/2010/wordml" w:rsidRPr="009C54A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4101652C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1059610E" wp14:textId="77777777">
        <w:tc>
          <w:tcPr>
            <w:tcW w:w="9639" w:type="dxa"/>
          </w:tcPr>
          <w:p w:rsidRPr="006432DD" w:rsidR="0085747A" w:rsidP="006432DD" w:rsidRDefault="006432DD" w14:paraId="7957BCF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Holistyczna </w:t>
            </w:r>
            <w:r w:rsidRPr="006432DD">
              <w:rPr>
                <w:rFonts w:ascii="Corbel" w:hAnsi="Corbel"/>
                <w:sz w:val="24"/>
                <w:szCs w:val="24"/>
              </w:rPr>
              <w:t>koncepcja zdrowia.</w:t>
            </w:r>
          </w:p>
        </w:tc>
      </w:tr>
      <w:tr xmlns:wp14="http://schemas.microsoft.com/office/word/2010/wordml" w:rsidRPr="009C54AE" w:rsidR="0085747A" w:rsidTr="00923D7D" w14:paraId="732FFDB3" wp14:textId="77777777">
        <w:tc>
          <w:tcPr>
            <w:tcW w:w="9639" w:type="dxa"/>
          </w:tcPr>
          <w:p w:rsidRPr="009C54AE" w:rsidR="0085747A" w:rsidP="009C54AE" w:rsidRDefault="00CA78F1" w14:paraId="30BE4FE8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programu edukacji zdrowotnej w przedszkolu i w klasach I-III szkoły podstawowej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85747A" w:rsidTr="00923D7D" w14:paraId="0C165AB0" wp14:textId="77777777">
        <w:tc>
          <w:tcPr>
            <w:tcW w:w="9639" w:type="dxa"/>
          </w:tcPr>
          <w:p w:rsidRPr="009C54AE" w:rsidR="0085747A" w:rsidP="009C54AE" w:rsidRDefault="007A53C0" w14:paraId="7BAAAB4F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nauczyciela jako osoby prowadzącej edukację zdrowotną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923D7D" w14:paraId="69DA5D1B" wp14:textId="77777777">
        <w:tc>
          <w:tcPr>
            <w:tcW w:w="9639" w:type="dxa"/>
          </w:tcPr>
          <w:p w:rsidR="00E83B01" w:rsidP="009C54AE" w:rsidRDefault="00E83B01" w14:paraId="215A227E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zdrowotna w przedszkolu i szkole.  Organizacja zajęć promujących zdrowie – dbałość </w:t>
            </w:r>
          </w:p>
          <w:p w:rsidR="007A53C0" w:rsidP="009C54AE" w:rsidRDefault="00B149F6" w14:paraId="4CE22E7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zęby, ciało, samokontrola.</w:t>
            </w:r>
          </w:p>
        </w:tc>
      </w:tr>
      <w:tr xmlns:wp14="http://schemas.microsoft.com/office/word/2010/wordml" w:rsidRPr="009C54AE" w:rsidR="007A53C0" w:rsidTr="007A53C0" w14:paraId="3DDD3C7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356C2827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Zdrowe odżywianie i aktywność fizyczna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dzieci/uczniów klas I-III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7A53C0" w14:paraId="0D4D998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653F1FCD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pierwszej pomocy przedmedycznej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7A53C0" w14:paraId="72B4F4C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56FA7077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Przeciwdziałanie agresji i przemocy w przedszkolu i szkole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7A53C0" w14:paraId="4E46AFA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3F91090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Zdrowie psychiczne dzieci/uczniów, radzenie sobie z negatywnymi emocjami i st</w:t>
            </w:r>
            <w:r w:rsidR="001A3C5A">
              <w:rPr>
                <w:rFonts w:ascii="Corbel" w:hAnsi="Corbel"/>
                <w:sz w:val="24"/>
                <w:szCs w:val="24"/>
              </w:rPr>
              <w:t>r</w:t>
            </w:r>
            <w:r w:rsidR="00B149F6">
              <w:rPr>
                <w:rFonts w:ascii="Corbel" w:hAnsi="Corbel"/>
                <w:sz w:val="24"/>
                <w:szCs w:val="24"/>
              </w:rPr>
              <w:t>esem.</w:t>
            </w:r>
          </w:p>
        </w:tc>
      </w:tr>
    </w:tbl>
    <w:p xmlns:wp14="http://schemas.microsoft.com/office/word/2010/wordml" w:rsidR="0004226A" w:rsidP="0004226A" w:rsidRDefault="0004226A" w14:paraId="4B99056E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1299C43A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36D49B05" wp14:textId="77777777">
        <w:tc>
          <w:tcPr>
            <w:tcW w:w="9639" w:type="dxa"/>
          </w:tcPr>
          <w:p w:rsidRPr="009C54AE" w:rsidR="0085747A" w:rsidP="009C54AE" w:rsidRDefault="007A53C0" w14:paraId="2F0F0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xmlns:wp14="http://schemas.microsoft.com/office/word/2010/wordml" w:rsidRPr="009C54AE" w:rsidR="0085747A" w:rsidTr="00923D7D" w14:paraId="0B4482CE" wp14:textId="77777777">
        <w:tc>
          <w:tcPr>
            <w:tcW w:w="9639" w:type="dxa"/>
          </w:tcPr>
          <w:p w:rsidRPr="009C54AE" w:rsidR="0085747A" w:rsidP="009C54AE" w:rsidRDefault="007A53C0" w14:paraId="481BC0F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edukacyjnego, tworzenie klimatu grupy/klasy sprzyjającego uczeniu się</w:t>
            </w:r>
          </w:p>
        </w:tc>
      </w:tr>
      <w:tr xmlns:wp14="http://schemas.microsoft.com/office/word/2010/wordml" w:rsidRPr="009C54AE" w:rsidR="0085747A" w:rsidTr="00923D7D" w14:paraId="3FB13F07" wp14:textId="77777777">
        <w:tc>
          <w:tcPr>
            <w:tcW w:w="9639" w:type="dxa"/>
          </w:tcPr>
          <w:p w:rsidRPr="009C54AE" w:rsidR="0085747A" w:rsidP="009C54AE" w:rsidRDefault="007A53C0" w14:paraId="5993F59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pracy wykorzystywane w edukacji zdrowotnej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</w:p>
        </w:tc>
      </w:tr>
      <w:tr xmlns:wp14="http://schemas.microsoft.com/office/word/2010/wordml" w:rsidRPr="009C54AE" w:rsidR="007A53C0" w:rsidTr="00923D7D" w14:paraId="578FA8E7" wp14:textId="77777777">
        <w:tc>
          <w:tcPr>
            <w:tcW w:w="9639" w:type="dxa"/>
          </w:tcPr>
          <w:p w:rsidRPr="009C54AE" w:rsidR="007A53C0" w:rsidP="00D16717" w:rsidRDefault="00D16717" w14:paraId="31B8CD8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dbałości o własne ciało</w:t>
            </w:r>
          </w:p>
        </w:tc>
      </w:tr>
      <w:tr xmlns:wp14="http://schemas.microsoft.com/office/word/2010/wordml" w:rsidRPr="009C54AE" w:rsidR="00146EF0" w:rsidTr="00923D7D" w14:paraId="697E7F4E" wp14:textId="77777777">
        <w:tc>
          <w:tcPr>
            <w:tcW w:w="9639" w:type="dxa"/>
          </w:tcPr>
          <w:p w:rsidR="00146EF0" w:rsidP="00D16717" w:rsidRDefault="00146EF0" w14:paraId="3390BF6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 dotyczących zdrowego odżywiania się i aktywności fizycznej</w:t>
            </w:r>
          </w:p>
        </w:tc>
      </w:tr>
      <w:tr xmlns:wp14="http://schemas.microsoft.com/office/word/2010/wordml" w:rsidRPr="009C54AE" w:rsidR="007A53C0" w:rsidTr="007A53C0" w14:paraId="1079CCB0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3829BEA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 bezpiecznych zachowań dzieci w przedszkolu i szkole</w:t>
            </w:r>
          </w:p>
        </w:tc>
      </w:tr>
      <w:tr xmlns:wp14="http://schemas.microsoft.com/office/word/2010/wordml" w:rsidRPr="009C54AE" w:rsidR="007A53C0" w:rsidTr="007A53C0" w14:paraId="542B975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7760136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rozpoznawania i nazywania emocji własnych i cudzych oraz radzenia sobie przez dzieci z negatywnymi emocjami</w:t>
            </w:r>
          </w:p>
        </w:tc>
      </w:tr>
      <w:tr xmlns:wp14="http://schemas.microsoft.com/office/word/2010/wordml" w:rsidRPr="009C54AE" w:rsidR="00146EF0" w:rsidTr="007A53C0" w14:paraId="7049CD5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46EF0" w:rsidP="00D16717" w:rsidRDefault="00146EF0" w14:paraId="2546BDC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nawiązywania poprawnych relacji w grupie i odpowiedniej komunikacji pomiędzy dziećmi/uczniami oraz pomiędzy dziećmi/uczniami a nauczycielem</w:t>
            </w:r>
          </w:p>
        </w:tc>
      </w:tr>
      <w:tr xmlns:wp14="http://schemas.microsoft.com/office/word/2010/wordml" w:rsidRPr="009C54AE" w:rsidR="007A53C0" w:rsidTr="007A53C0" w14:paraId="04DE233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54BAA27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kształtowania u dzieci/uczniów poczucia własnej wartości – również w kontekście oceny szkolnej</w:t>
            </w:r>
          </w:p>
        </w:tc>
      </w:tr>
      <w:tr xmlns:wp14="http://schemas.microsoft.com/office/word/2010/wordml" w:rsidRPr="009C54AE" w:rsidR="007A53C0" w:rsidTr="007A53C0" w14:paraId="01CA8EF6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26502E3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przeciwdziałania  agresji i przemocy wśród dzieci</w:t>
            </w:r>
          </w:p>
        </w:tc>
      </w:tr>
      <w:tr xmlns:wp14="http://schemas.microsoft.com/office/word/2010/wordml" w:rsidRPr="009C54AE" w:rsidR="007A53C0" w:rsidTr="007A53C0" w14:paraId="061CC49B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6B56EB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ochrony środowiska </w:t>
            </w:r>
          </w:p>
        </w:tc>
      </w:tr>
    </w:tbl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14BCA" w:rsidR="002A4D7D" w:rsidP="002A4D7D" w:rsidRDefault="002A4D7D" w14:paraId="313D71F6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xmlns:wp14="http://schemas.microsoft.com/office/word/2010/wordml" w:rsidRPr="00914BCA" w:rsidR="002A4D7D" w:rsidP="002A4D7D" w:rsidRDefault="002A4D7D" w14:paraId="22ECF847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Ćwiczenia: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xmlns:wp14="http://schemas.microsoft.com/office/word/2010/wordml" w:rsidR="00E960BB" w:rsidP="009C54AE" w:rsidRDefault="00E960BB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923D7D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C4ECB" w:rsidTr="00C05F44" w14:paraId="5E7D6888" wp14:textId="77777777">
        <w:tc>
          <w:tcPr>
            <w:tcW w:w="1985" w:type="dxa"/>
          </w:tcPr>
          <w:p w:rsidRPr="009C54AE" w:rsidR="008C4ECB" w:rsidP="008C4ECB" w:rsidRDefault="008C4ECB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137A06" w:rsidR="008C4ECB" w:rsidP="006F5B6F" w:rsidRDefault="008C4ECB" w14:paraId="36AA8E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E14FF7" w:rsidR="008C4ECB" w:rsidP="00B55327" w:rsidRDefault="00E14FF7" w14:paraId="2F73B9DA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C05F44" w14:paraId="4864F6C3" wp14:textId="77777777">
        <w:tc>
          <w:tcPr>
            <w:tcW w:w="1985" w:type="dxa"/>
          </w:tcPr>
          <w:p w:rsidRPr="009C54AE" w:rsidR="008C4ECB" w:rsidP="008C4ECB" w:rsidRDefault="008C4ECB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137A06" w:rsidR="008C4ECB" w:rsidP="006F5B6F" w:rsidRDefault="008C4ECB" w14:paraId="3714D9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E14FF7" w:rsidR="008C4ECB" w:rsidP="00B55327" w:rsidRDefault="00E14FF7" w14:paraId="35F7740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C05F44" w14:paraId="1FDFB9A7" wp14:textId="77777777">
        <w:tc>
          <w:tcPr>
            <w:tcW w:w="1985" w:type="dxa"/>
          </w:tcPr>
          <w:p w:rsidRPr="009C54AE" w:rsidR="008C4ECB" w:rsidP="008C4ECB" w:rsidRDefault="008C4ECB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Pr="008C4ECB" w:rsidR="008C4ECB" w:rsidP="009041B5" w:rsidRDefault="00B149F6" w14:paraId="51DEDBC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C4ECB" w:rsidR="008C4ECB">
              <w:rPr>
                <w:rFonts w:ascii="Corbel" w:hAnsi="Corbel"/>
                <w:sz w:val="24"/>
                <w:szCs w:val="24"/>
              </w:rPr>
              <w:t>raca w grupach, dyskusja</w:t>
            </w:r>
          </w:p>
        </w:tc>
        <w:tc>
          <w:tcPr>
            <w:tcW w:w="2126" w:type="dxa"/>
          </w:tcPr>
          <w:p w:rsidRPr="00E14FF7" w:rsidR="008C4ECB" w:rsidP="00B55327" w:rsidRDefault="00E14FF7" w14:paraId="3D54A69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8C4ECB" w14:paraId="5636C172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5FEA3FA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14FF7" w:rsidR="008C4ECB" w:rsidP="00B55327" w:rsidRDefault="00E14FF7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C4ECB" w:rsidTr="008C4ECB" w14:paraId="1C4198D9" wp14:textId="77777777">
        <w:trPr>
          <w:trHeight w:val="70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46033A7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14FF7" w:rsidR="008C4ECB" w:rsidP="00B55327" w:rsidRDefault="00E14FF7" w14:paraId="04C64560" wp14:textId="77777777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="00E14FF7" w:rsidP="009C54AE" w:rsidRDefault="00E14FF7" w14:paraId="1FC39945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562CB0E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E938DF" wp14:textId="77777777">
        <w:tc>
          <w:tcPr>
            <w:tcW w:w="9670" w:type="dxa"/>
          </w:tcPr>
          <w:p w:rsidRPr="00B55327" w:rsidR="0040179E" w:rsidP="00B55327" w:rsidRDefault="0040179E" w14:paraId="29F5F97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Wykłady – obecność na wykładach, ćwiczenia - obecność i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B55327" w:rsidR="0040179E" w:rsidP="00B55327" w:rsidRDefault="0040179E" w14:paraId="14350B2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Praca w grupach:</w:t>
            </w:r>
          </w:p>
          <w:p w:rsidRPr="00B55327" w:rsidR="0040179E" w:rsidP="00B55327" w:rsidRDefault="0040179E" w14:paraId="31673238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Opracowanie scenariuszy zajęć edukacji zdrowotnej w przedszkolu i w klasach I-III, dotyczących:</w:t>
            </w:r>
          </w:p>
          <w:p w:rsidRPr="00B55327" w:rsidR="0040179E" w:rsidP="00B55327" w:rsidRDefault="0040179E" w14:paraId="567EB3B6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dbałości o własne ciało</w:t>
            </w:r>
          </w:p>
          <w:p w:rsidRPr="00B55327" w:rsidR="0040179E" w:rsidP="00B55327" w:rsidRDefault="0040179E" w14:paraId="249B408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zdrowego odżywiania się i aktywności fizycznej</w:t>
            </w:r>
          </w:p>
          <w:p w:rsidRPr="00B55327" w:rsidR="0040179E" w:rsidP="00B55327" w:rsidRDefault="0040179E" w14:paraId="35B3F2A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bezpiecznych zachowań dzieci w przedszkolu i szkole</w:t>
            </w:r>
          </w:p>
          <w:p w:rsidRPr="00B55327" w:rsidR="0040179E" w:rsidP="00B55327" w:rsidRDefault="0040179E" w14:paraId="2301FE01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rozpoznawania i nazywania emocji własnych i cudzych oraz radzenia sobie przez dzieci z negatywnymi emocjami</w:t>
            </w:r>
          </w:p>
          <w:p w:rsidRPr="00B55327" w:rsidR="0040179E" w:rsidP="00B55327" w:rsidRDefault="0040179E" w14:paraId="22D2A594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nawiązywania poprawnych relacji w grupie i odpowiedniej komunikacji pomiędzy dziećmi/uczniami oraz pomiędzy dziećmi/uczniami a nauczycielem</w:t>
            </w:r>
          </w:p>
          <w:p w:rsidRPr="00B55327" w:rsidR="0040179E" w:rsidP="00B55327" w:rsidRDefault="0011591D" w14:paraId="5B2DFD8B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rozwijania</w:t>
            </w:r>
            <w:r w:rsidRPr="00B55327" w:rsidR="0040179E">
              <w:rPr>
                <w:rFonts w:ascii="Corbel" w:hAnsi="Corbel"/>
                <w:sz w:val="24"/>
                <w:szCs w:val="24"/>
              </w:rPr>
              <w:t xml:space="preserve"> u dzieci/uczniów poczucia własnej wartości – również w kontekście oceny szkolnej</w:t>
            </w:r>
          </w:p>
          <w:p w:rsidRPr="00B55327" w:rsidR="0040179E" w:rsidP="00B55327" w:rsidRDefault="0040179E" w14:paraId="4B120A6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przeciwdziałania  agresji i przemocy wśród dzieci</w:t>
            </w:r>
          </w:p>
          <w:p w:rsidRPr="00B55327" w:rsidR="0040179E" w:rsidP="00B55327" w:rsidRDefault="0040179E" w14:paraId="2D16205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dotyczących ochrony środowiska</w:t>
            </w:r>
          </w:p>
          <w:p w:rsidRPr="00B55327" w:rsidR="0040179E" w:rsidP="00B55327" w:rsidRDefault="0040179E" w14:paraId="1830A3F6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:rsidRPr="00B55327" w:rsidR="0040179E" w:rsidP="00B55327" w:rsidRDefault="0040179E" w14:paraId="72C630F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:rsidRPr="00B55327" w:rsidR="0040179E" w:rsidP="00B55327" w:rsidRDefault="0040179E" w14:paraId="5D6E2EC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:rsidRPr="00B55327" w:rsidR="0040179E" w:rsidP="00B55327" w:rsidRDefault="0040179E" w14:paraId="63CE4291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:rsidRPr="0040179E" w:rsidR="0085747A" w:rsidP="00B55327" w:rsidRDefault="0040179E" w14:paraId="01D76E55" wp14:textId="77777777">
            <w:pPr>
              <w:spacing w:after="0" w:line="240" w:lineRule="auto"/>
            </w:pPr>
            <w:r w:rsidRPr="00B55327">
              <w:rPr>
                <w:rFonts w:ascii="Corbel" w:hAnsi="Corbel"/>
                <w:sz w:val="24"/>
                <w:szCs w:val="24"/>
              </w:rPr>
              <w:t>Ocena końcowa stanowi średnią z ocen za opracowanie projektów grupowych – scenariuszy zajęć o tematyce prozdrowotnej i proekologicznej,  z aktywności podczas zajęć i z kolokwium.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40271601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B644F7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B1100B" w:rsidTr="40271601" w14:paraId="016630EA" wp14:textId="77777777">
        <w:tc>
          <w:tcPr>
            <w:tcW w:w="4962" w:type="dxa"/>
            <w:tcMar/>
          </w:tcPr>
          <w:p w:rsidRPr="009C54AE" w:rsidR="00B1100B" w:rsidP="006F5B6F" w:rsidRDefault="00B1100B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B1100B" w:rsidP="00B644F7" w:rsidRDefault="00B1100B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B1100B" w:rsidTr="40271601" w14:paraId="48FBD50A" wp14:textId="77777777">
        <w:tc>
          <w:tcPr>
            <w:tcW w:w="4962" w:type="dxa"/>
            <w:tcMar/>
          </w:tcPr>
          <w:p w:rsidRPr="009C54AE" w:rsidR="00B1100B" w:rsidP="40271601" w:rsidRDefault="00B1100B" w14:paraId="3BF88B3F" wp14:textId="3C124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0271601" w:rsidR="00B1100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0271601" w:rsidR="00B1100B">
              <w:rPr>
                <w:rFonts w:ascii="Corbel" w:hAnsi="Corbel"/>
                <w:sz w:val="24"/>
                <w:szCs w:val="24"/>
              </w:rPr>
              <w:t xml:space="preserve"> akademickieg</w:t>
            </w:r>
            <w:r w:rsidRPr="40271601" w:rsidR="75A80B4E">
              <w:rPr>
                <w:rFonts w:ascii="Corbel" w:hAnsi="Corbel"/>
                <w:sz w:val="24"/>
                <w:szCs w:val="24"/>
              </w:rPr>
              <w:t>o</w:t>
            </w:r>
          </w:p>
        </w:tc>
        <w:tc>
          <w:tcPr>
            <w:tcW w:w="4677" w:type="dxa"/>
            <w:tcMar/>
          </w:tcPr>
          <w:p w:rsidRPr="009C54AE" w:rsidR="00B1100B" w:rsidP="00B644F7" w:rsidRDefault="00B1100B" w14:paraId="649841BE" wp14:textId="26B55F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0271601" w:rsidR="75A80B4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B1100B" w:rsidTr="40271601" w14:paraId="617B46B5" wp14:textId="77777777">
        <w:tc>
          <w:tcPr>
            <w:tcW w:w="4962" w:type="dxa"/>
            <w:tcMar/>
          </w:tcPr>
          <w:p w:rsidRPr="009C54AE" w:rsidR="00B1100B" w:rsidP="006F5B6F" w:rsidRDefault="00B1100B" w14:paraId="79F7CE4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B1100B" w:rsidP="00B1100B" w:rsidRDefault="00B1100B" w14:paraId="02788380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1100B" w:rsidP="00B1100B" w:rsidRDefault="00B1100B" w14:paraId="615D8BDC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Pr="009C54AE" w:rsidR="00B1100B" w:rsidP="00B1100B" w:rsidRDefault="00B1100B" w14:paraId="74125B3D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scenariuszy zajęć o tematyce prozdrowotnej i proekologicznej </w:t>
            </w:r>
            <w:r w:rsidR="00291CF8">
              <w:rPr>
                <w:rFonts w:ascii="Corbel" w:hAnsi="Corbel"/>
                <w:sz w:val="24"/>
                <w:szCs w:val="24"/>
              </w:rPr>
              <w:t>(praca częściowo wykonana podczas konwersatoriów)</w:t>
            </w:r>
          </w:p>
        </w:tc>
        <w:tc>
          <w:tcPr>
            <w:tcW w:w="4677" w:type="dxa"/>
            <w:tcMar/>
          </w:tcPr>
          <w:p w:rsidR="00B1100B" w:rsidP="00B644F7" w:rsidRDefault="00B1100B" w14:paraId="2946DB8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B644F7" w:rsidRDefault="00B1100B" w14:paraId="5997CC1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B644F7" w:rsidRDefault="00B644F7" w14:paraId="4C2A823A" wp14:textId="7EFAF1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0271601" w:rsidR="00B644F7">
              <w:rPr>
                <w:rFonts w:ascii="Corbel" w:hAnsi="Corbel"/>
                <w:sz w:val="24"/>
                <w:szCs w:val="24"/>
              </w:rPr>
              <w:t>1</w:t>
            </w:r>
            <w:r w:rsidRPr="40271601" w:rsidR="33CBBB09">
              <w:rPr>
                <w:rFonts w:ascii="Corbel" w:hAnsi="Corbel"/>
                <w:sz w:val="24"/>
                <w:szCs w:val="24"/>
              </w:rPr>
              <w:t>0</w:t>
            </w:r>
          </w:p>
          <w:p w:rsidR="00B1100B" w:rsidP="00B644F7" w:rsidRDefault="00B644F7" w14:paraId="5D3697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1100B" w:rsidP="00B644F7" w:rsidRDefault="00B644F7" w14:paraId="2B2B7304" wp14:textId="00C9E9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0271601" w:rsidR="2BBBAE32">
              <w:rPr>
                <w:rFonts w:ascii="Corbel" w:hAnsi="Corbel"/>
                <w:sz w:val="24"/>
                <w:szCs w:val="24"/>
              </w:rPr>
              <w:t>10</w:t>
            </w:r>
          </w:p>
          <w:p w:rsidR="00B1100B" w:rsidP="00B644F7" w:rsidRDefault="00B1100B" w14:paraId="110FFD3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B1100B" w:rsidP="00B644F7" w:rsidRDefault="00B1100B" w14:paraId="6B69937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B1100B" w:rsidTr="40271601" w14:paraId="00D7B6FD" wp14:textId="77777777">
        <w:tc>
          <w:tcPr>
            <w:tcW w:w="4962" w:type="dxa"/>
            <w:tcMar/>
          </w:tcPr>
          <w:p w:rsidRPr="009C54AE" w:rsidR="00B1100B" w:rsidP="006F5B6F" w:rsidRDefault="00B1100B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B1100B" w:rsidP="00B644F7" w:rsidRDefault="00B644F7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B1100B" w:rsidTr="40271601" w14:paraId="0AD00C0E" wp14:textId="77777777">
        <w:tc>
          <w:tcPr>
            <w:tcW w:w="4962" w:type="dxa"/>
            <w:tcMar/>
          </w:tcPr>
          <w:p w:rsidRPr="009C54AE" w:rsidR="00B1100B" w:rsidP="006F5B6F" w:rsidRDefault="00B1100B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B1100B" w:rsidP="00B644F7" w:rsidRDefault="00B644F7" w14:paraId="7144751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4B436C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 xml:space="preserve">* </w:t>
      </w:r>
      <w:r w:rsidRPr="004B436C" w:rsidR="00C61DC5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5454FE0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B436C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xmlns:wp14="http://schemas.microsoft.com/office/word/2010/wordml" w:rsidRPr="009C54AE" w:rsidR="0085747A" w:rsidTr="0071620A" w14:paraId="5BCC8499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B436C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61CDCEA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CD427B2" wp14:textId="77777777">
        <w:trPr>
          <w:trHeight w:val="397"/>
        </w:trPr>
        <w:tc>
          <w:tcPr>
            <w:tcW w:w="7513" w:type="dxa"/>
          </w:tcPr>
          <w:p w:rsidRPr="00B55327" w:rsidR="0085747A" w:rsidP="00B55327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B55327" w:rsidR="00076CB3" w:rsidP="00B55327" w:rsidRDefault="00076CB3" w14:paraId="7C2D51AF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Filipiak E.,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B55327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:rsidRPr="00B55327" w:rsidR="00E9687B" w:rsidP="00B55327" w:rsidRDefault="00AD7261" w14:paraId="1DA636D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 B.</w:t>
            </w:r>
            <w:r w:rsidRPr="00B55327" w:rsidR="00E9687B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55327" w:rsid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 w:rsidR="00E9687B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:rsidRPr="00B55327" w:rsidR="00E9687B" w:rsidP="00B55327" w:rsidRDefault="00E9687B" w14:paraId="3051E0F6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</w:t>
            </w:r>
            <w:r w:rsidRPr="00B55327" w:rsidR="00B644F7">
              <w:rPr>
                <w:rFonts w:ascii="Corbel" w:hAnsi="Corbel"/>
                <w:b w:val="0"/>
                <w:i/>
                <w:smallCaps w:val="0"/>
                <w:szCs w:val="24"/>
              </w:rPr>
              <w:t>a i promocja zdrowia w nauczani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Pr="00B55327" w:rsidR="00AD7261" w:rsidP="00B55327" w:rsidRDefault="00AD7261" w14:paraId="338BB1A9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Woynarowska B., Kowalewska A., Izdebski Z., Komosińska K., Biomedyczne podstawy kształcenia i wychowania, PWN, Warszawa 2010.</w:t>
            </w:r>
          </w:p>
          <w:p w:rsidRPr="00B55327" w:rsidR="0083359A" w:rsidP="00B55327" w:rsidRDefault="0083359A" w14:paraId="5EAB6F23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Wolny B.,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Szkolna edukacja zdrowotna ukierunkowana na doskonalenie jakości życia uczniów, </w:t>
            </w:r>
            <w:r w:rsidRPr="00B55327">
              <w:rPr>
                <w:rFonts w:ascii="Corbel" w:hAnsi="Corbel"/>
                <w:sz w:val="24"/>
                <w:szCs w:val="24"/>
              </w:rPr>
              <w:t>KUL, Lublin 2012</w:t>
            </w:r>
          </w:p>
        </w:tc>
      </w:tr>
      <w:tr xmlns:wp14="http://schemas.microsoft.com/office/word/2010/wordml" w:rsidRPr="009C54AE" w:rsidR="0085747A" w:rsidTr="0071620A" w14:paraId="31C8B728" wp14:textId="77777777">
        <w:trPr>
          <w:trHeight w:val="397"/>
        </w:trPr>
        <w:tc>
          <w:tcPr>
            <w:tcW w:w="7513" w:type="dxa"/>
          </w:tcPr>
          <w:p w:rsidRPr="00B55327" w:rsidR="0085747A" w:rsidP="00B55327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55327" w:rsidR="0083359A" w:rsidP="00B55327" w:rsidRDefault="00E26C39" w14:paraId="68F3E116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(red.),  Pierwsza pomoc przedmedyczna.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  <w:p w:rsidRPr="00B55327" w:rsidR="00076CB3" w:rsidP="00B55327" w:rsidRDefault="00076CB3" w14:paraId="1E0F372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B55327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B55327" w:rsidR="00076CB3" w:rsidP="00B55327" w:rsidRDefault="00076CB3" w14:paraId="56F9054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55327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B55327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B55327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:rsidRPr="00B55327" w:rsidR="003A27C3" w:rsidP="00B55327" w:rsidRDefault="003A27C3" w14:paraId="279356B8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Pr="00B55327" w:rsidR="002C2282" w:rsidP="00B55327" w:rsidRDefault="002C2282" w14:paraId="0A3150FE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xmlns:wp14="http://schemas.microsoft.com/office/word/2010/wordml" w:rsidR="0085747A" w:rsidP="00E9687B" w:rsidRDefault="0085747A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011A2" w:rsidP="00E9687B" w:rsidRDefault="00F011A2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AD7261" w:rsidP="00F83B28" w:rsidRDefault="00AD7261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AD7261" w:rsidP="00F83B28" w:rsidRDefault="00AD7261" w14:paraId="07547A01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Pr="009C54AE" w:rsidR="00AD726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3B1B24" w:rsidP="00C16ABF" w:rsidRDefault="003B1B24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B1B24" w:rsidP="00C16ABF" w:rsidRDefault="003B1B24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3B1B24" w:rsidP="00C16ABF" w:rsidRDefault="003B1B24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B1B24" w:rsidP="00C16ABF" w:rsidRDefault="003B1B24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B6E"/>
    <w:rsid w:val="00022ECE"/>
    <w:rsid w:val="00025CD0"/>
    <w:rsid w:val="0004226A"/>
    <w:rsid w:val="00042A51"/>
    <w:rsid w:val="00042D2E"/>
    <w:rsid w:val="00044C82"/>
    <w:rsid w:val="00070ED6"/>
    <w:rsid w:val="000742DC"/>
    <w:rsid w:val="00076CB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3F8"/>
    <w:rsid w:val="000D04B0"/>
    <w:rsid w:val="000F1C57"/>
    <w:rsid w:val="000F5615"/>
    <w:rsid w:val="0011591D"/>
    <w:rsid w:val="00124BFF"/>
    <w:rsid w:val="0012560E"/>
    <w:rsid w:val="00127108"/>
    <w:rsid w:val="001333DB"/>
    <w:rsid w:val="00134B13"/>
    <w:rsid w:val="00146BC0"/>
    <w:rsid w:val="00146EF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C5A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CF8"/>
    <w:rsid w:val="002A22BF"/>
    <w:rsid w:val="002A2389"/>
    <w:rsid w:val="002A4D7D"/>
    <w:rsid w:val="002A671D"/>
    <w:rsid w:val="002B4D55"/>
    <w:rsid w:val="002B5EA0"/>
    <w:rsid w:val="002B6119"/>
    <w:rsid w:val="002C1F06"/>
    <w:rsid w:val="002C2282"/>
    <w:rsid w:val="002C538D"/>
    <w:rsid w:val="002D3375"/>
    <w:rsid w:val="002D73D4"/>
    <w:rsid w:val="002F02A3"/>
    <w:rsid w:val="002F1495"/>
    <w:rsid w:val="002F334B"/>
    <w:rsid w:val="002F4ABE"/>
    <w:rsid w:val="002F5C5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095"/>
    <w:rsid w:val="00363F78"/>
    <w:rsid w:val="003A0A5B"/>
    <w:rsid w:val="003A1176"/>
    <w:rsid w:val="003A27C3"/>
    <w:rsid w:val="003B014B"/>
    <w:rsid w:val="003B1B24"/>
    <w:rsid w:val="003C0BAE"/>
    <w:rsid w:val="003C3498"/>
    <w:rsid w:val="003D18A9"/>
    <w:rsid w:val="003D6CE2"/>
    <w:rsid w:val="003E1941"/>
    <w:rsid w:val="003E2FE6"/>
    <w:rsid w:val="003E49D5"/>
    <w:rsid w:val="003F38C0"/>
    <w:rsid w:val="0040179E"/>
    <w:rsid w:val="004047EE"/>
    <w:rsid w:val="00414E3C"/>
    <w:rsid w:val="0042244A"/>
    <w:rsid w:val="00426769"/>
    <w:rsid w:val="0042745A"/>
    <w:rsid w:val="00431D5C"/>
    <w:rsid w:val="004362C6"/>
    <w:rsid w:val="00437FA2"/>
    <w:rsid w:val="00445970"/>
    <w:rsid w:val="0045729E"/>
    <w:rsid w:val="00461EFC"/>
    <w:rsid w:val="00464BF4"/>
    <w:rsid w:val="004652C2"/>
    <w:rsid w:val="004706D1"/>
    <w:rsid w:val="00471326"/>
    <w:rsid w:val="004732C8"/>
    <w:rsid w:val="0047598D"/>
    <w:rsid w:val="004840FD"/>
    <w:rsid w:val="00490F7D"/>
    <w:rsid w:val="00491678"/>
    <w:rsid w:val="004968E2"/>
    <w:rsid w:val="004A3EEA"/>
    <w:rsid w:val="004A4D1F"/>
    <w:rsid w:val="004B436C"/>
    <w:rsid w:val="004D5282"/>
    <w:rsid w:val="004F1551"/>
    <w:rsid w:val="004F55A3"/>
    <w:rsid w:val="005044C7"/>
    <w:rsid w:val="0050496F"/>
    <w:rsid w:val="00513B6F"/>
    <w:rsid w:val="00517C63"/>
    <w:rsid w:val="00526C94"/>
    <w:rsid w:val="005363C4"/>
    <w:rsid w:val="00536BDE"/>
    <w:rsid w:val="00543ACC"/>
    <w:rsid w:val="00556AC4"/>
    <w:rsid w:val="00560EBD"/>
    <w:rsid w:val="0056696D"/>
    <w:rsid w:val="0057171F"/>
    <w:rsid w:val="00573EF9"/>
    <w:rsid w:val="00582354"/>
    <w:rsid w:val="0059484D"/>
    <w:rsid w:val="005A0855"/>
    <w:rsid w:val="005A3196"/>
    <w:rsid w:val="005B2A35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7868"/>
    <w:rsid w:val="006432DD"/>
    <w:rsid w:val="00647FA8"/>
    <w:rsid w:val="00650C5F"/>
    <w:rsid w:val="00654934"/>
    <w:rsid w:val="0066206E"/>
    <w:rsid w:val="006620D9"/>
    <w:rsid w:val="00671958"/>
    <w:rsid w:val="00675843"/>
    <w:rsid w:val="0068279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BE"/>
    <w:rsid w:val="00724677"/>
    <w:rsid w:val="00725459"/>
    <w:rsid w:val="007327BD"/>
    <w:rsid w:val="00734608"/>
    <w:rsid w:val="00744D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3C0"/>
    <w:rsid w:val="007A6E6E"/>
    <w:rsid w:val="007C3299"/>
    <w:rsid w:val="007C3BCC"/>
    <w:rsid w:val="007C4546"/>
    <w:rsid w:val="007C65E8"/>
    <w:rsid w:val="007D6E56"/>
    <w:rsid w:val="007F1652"/>
    <w:rsid w:val="007F4155"/>
    <w:rsid w:val="0081554D"/>
    <w:rsid w:val="0081707E"/>
    <w:rsid w:val="0083359A"/>
    <w:rsid w:val="008449B3"/>
    <w:rsid w:val="0085747A"/>
    <w:rsid w:val="00881BEE"/>
    <w:rsid w:val="00884922"/>
    <w:rsid w:val="00885F64"/>
    <w:rsid w:val="008917F9"/>
    <w:rsid w:val="008A45F7"/>
    <w:rsid w:val="008C0CC0"/>
    <w:rsid w:val="008C19A9"/>
    <w:rsid w:val="008C379D"/>
    <w:rsid w:val="008C4ECB"/>
    <w:rsid w:val="008C5147"/>
    <w:rsid w:val="008C5359"/>
    <w:rsid w:val="008C5363"/>
    <w:rsid w:val="008D3DFB"/>
    <w:rsid w:val="008E64F4"/>
    <w:rsid w:val="008F12C9"/>
    <w:rsid w:val="008F6E29"/>
    <w:rsid w:val="009041B5"/>
    <w:rsid w:val="00905528"/>
    <w:rsid w:val="00916188"/>
    <w:rsid w:val="00923D7D"/>
    <w:rsid w:val="0094709A"/>
    <w:rsid w:val="009508DF"/>
    <w:rsid w:val="00950DAC"/>
    <w:rsid w:val="00954A07"/>
    <w:rsid w:val="00997F14"/>
    <w:rsid w:val="009A72D1"/>
    <w:rsid w:val="009A78D9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261"/>
    <w:rsid w:val="00AE1160"/>
    <w:rsid w:val="00AE203C"/>
    <w:rsid w:val="00AE2E74"/>
    <w:rsid w:val="00AE5FCB"/>
    <w:rsid w:val="00AF2C1E"/>
    <w:rsid w:val="00B06142"/>
    <w:rsid w:val="00B1100B"/>
    <w:rsid w:val="00B135B1"/>
    <w:rsid w:val="00B149F6"/>
    <w:rsid w:val="00B23F2B"/>
    <w:rsid w:val="00B3096B"/>
    <w:rsid w:val="00B3130B"/>
    <w:rsid w:val="00B366BC"/>
    <w:rsid w:val="00B40ADB"/>
    <w:rsid w:val="00B43B77"/>
    <w:rsid w:val="00B43E80"/>
    <w:rsid w:val="00B55327"/>
    <w:rsid w:val="00B607DB"/>
    <w:rsid w:val="00B644F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DFA"/>
    <w:rsid w:val="00BF2C41"/>
    <w:rsid w:val="00C058B4"/>
    <w:rsid w:val="00C05F44"/>
    <w:rsid w:val="00C131B5"/>
    <w:rsid w:val="00C16ABF"/>
    <w:rsid w:val="00C170AE"/>
    <w:rsid w:val="00C26CB7"/>
    <w:rsid w:val="00C324C1"/>
    <w:rsid w:val="00C331CD"/>
    <w:rsid w:val="00C36992"/>
    <w:rsid w:val="00C56036"/>
    <w:rsid w:val="00C61DC5"/>
    <w:rsid w:val="00C67E92"/>
    <w:rsid w:val="00C70A26"/>
    <w:rsid w:val="00C766DF"/>
    <w:rsid w:val="00C7761A"/>
    <w:rsid w:val="00C804E1"/>
    <w:rsid w:val="00C94179"/>
    <w:rsid w:val="00C94B98"/>
    <w:rsid w:val="00CA2B96"/>
    <w:rsid w:val="00CA5089"/>
    <w:rsid w:val="00CA78F1"/>
    <w:rsid w:val="00CB42CB"/>
    <w:rsid w:val="00CC78B3"/>
    <w:rsid w:val="00CD6897"/>
    <w:rsid w:val="00CD6EAF"/>
    <w:rsid w:val="00CE5BAC"/>
    <w:rsid w:val="00CF25BE"/>
    <w:rsid w:val="00CF78ED"/>
    <w:rsid w:val="00D02B25"/>
    <w:rsid w:val="00D02EBA"/>
    <w:rsid w:val="00D16717"/>
    <w:rsid w:val="00D17C3C"/>
    <w:rsid w:val="00D23E95"/>
    <w:rsid w:val="00D26B2C"/>
    <w:rsid w:val="00D352C9"/>
    <w:rsid w:val="00D416FD"/>
    <w:rsid w:val="00D425B2"/>
    <w:rsid w:val="00D428D6"/>
    <w:rsid w:val="00D552B2"/>
    <w:rsid w:val="00D608D1"/>
    <w:rsid w:val="00D65DD5"/>
    <w:rsid w:val="00D74119"/>
    <w:rsid w:val="00D8075B"/>
    <w:rsid w:val="00D8678B"/>
    <w:rsid w:val="00DA2114"/>
    <w:rsid w:val="00DC18BF"/>
    <w:rsid w:val="00DE09C0"/>
    <w:rsid w:val="00DE4A14"/>
    <w:rsid w:val="00DF320D"/>
    <w:rsid w:val="00DF71C8"/>
    <w:rsid w:val="00E129B8"/>
    <w:rsid w:val="00E14FF7"/>
    <w:rsid w:val="00E21E7D"/>
    <w:rsid w:val="00E22FBC"/>
    <w:rsid w:val="00E24BF5"/>
    <w:rsid w:val="00E25338"/>
    <w:rsid w:val="00E26C39"/>
    <w:rsid w:val="00E3135D"/>
    <w:rsid w:val="00E51E44"/>
    <w:rsid w:val="00E578F4"/>
    <w:rsid w:val="00E63348"/>
    <w:rsid w:val="00E77874"/>
    <w:rsid w:val="00E77E88"/>
    <w:rsid w:val="00E8107D"/>
    <w:rsid w:val="00E83B01"/>
    <w:rsid w:val="00E960BB"/>
    <w:rsid w:val="00E9687B"/>
    <w:rsid w:val="00EA2074"/>
    <w:rsid w:val="00EA4832"/>
    <w:rsid w:val="00EA4E9D"/>
    <w:rsid w:val="00EC4899"/>
    <w:rsid w:val="00ED03AB"/>
    <w:rsid w:val="00ED32D2"/>
    <w:rsid w:val="00EE195F"/>
    <w:rsid w:val="00EE32DE"/>
    <w:rsid w:val="00EE5457"/>
    <w:rsid w:val="00EF410C"/>
    <w:rsid w:val="00F011A2"/>
    <w:rsid w:val="00F070AB"/>
    <w:rsid w:val="00F17567"/>
    <w:rsid w:val="00F27A7B"/>
    <w:rsid w:val="00F526AF"/>
    <w:rsid w:val="00F545FE"/>
    <w:rsid w:val="00F617C3"/>
    <w:rsid w:val="00F7066B"/>
    <w:rsid w:val="00F736A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BBBAE32"/>
    <w:rsid w:val="2D0E63AF"/>
    <w:rsid w:val="33CBBB09"/>
    <w:rsid w:val="40271601"/>
    <w:rsid w:val="75A8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7BF4"/>
  <w15:docId w15:val="{88F63DE6-0064-42BA-8A5A-F2A67505B5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7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45396C-4972-4870-9556-1D156BD593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3F9B14-8873-4352-98CE-45101CD4CEDA}"/>
</file>

<file path=customXml/itemProps3.xml><?xml version="1.0" encoding="utf-8"?>
<ds:datastoreItem xmlns:ds="http://schemas.openxmlformats.org/officeDocument/2006/customXml" ds:itemID="{89B71288-EC39-449C-8EA1-1E3C3C9F1C16}"/>
</file>

<file path=customXml/itemProps4.xml><?xml version="1.0" encoding="utf-8"?>
<ds:datastoreItem xmlns:ds="http://schemas.openxmlformats.org/officeDocument/2006/customXml" ds:itemID="{CFCA8E53-6D11-4D33-81E7-CC734C89A4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19</cp:revision>
  <cp:lastPrinted>2019-02-06T12:12:00Z</cp:lastPrinted>
  <dcterms:created xsi:type="dcterms:W3CDTF">2019-11-13T20:41:00Z</dcterms:created>
  <dcterms:modified xsi:type="dcterms:W3CDTF">2026-03-13T14:19:10Z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